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33D28" w14:textId="77777777" w:rsidR="00D04307" w:rsidRDefault="00D04307" w:rsidP="00D0430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MORTON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54E1167" w14:textId="77777777" w:rsidR="00D04307" w:rsidRDefault="00D04307" w:rsidP="00D0430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Gentleman.</w:t>
      </w:r>
    </w:p>
    <w:p w14:paraId="4EFE8F95" w14:textId="77777777" w:rsidR="00D04307" w:rsidRDefault="00D04307" w:rsidP="00D0430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6D72804" w14:textId="77777777" w:rsidR="00D04307" w:rsidRDefault="00D04307" w:rsidP="00D0430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726CF9C" w14:textId="77777777" w:rsidR="00D04307" w:rsidRDefault="00D04307" w:rsidP="00D0430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Masty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gentleman(q.v.), brought a plaint of debt against him and 26 others.</w:t>
      </w:r>
    </w:p>
    <w:p w14:paraId="06F76952" w14:textId="77777777" w:rsidR="00D04307" w:rsidRDefault="00D04307" w:rsidP="00D0430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C901381" w14:textId="77777777" w:rsidR="00D04307" w:rsidRDefault="00D04307" w:rsidP="00D0430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E4915DB" w14:textId="77777777" w:rsidR="00D04307" w:rsidRDefault="00D04307" w:rsidP="00D0430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4D82BCD" w14:textId="77777777" w:rsidR="00D04307" w:rsidRDefault="00D04307" w:rsidP="00D0430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42DF138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E2411" w14:textId="77777777" w:rsidR="00D04307" w:rsidRDefault="00D04307" w:rsidP="009139A6">
      <w:r>
        <w:separator/>
      </w:r>
    </w:p>
  </w:endnote>
  <w:endnote w:type="continuationSeparator" w:id="0">
    <w:p w14:paraId="2169FF83" w14:textId="77777777" w:rsidR="00D04307" w:rsidRDefault="00D043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7E3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2A2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D6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D9EDB" w14:textId="77777777" w:rsidR="00D04307" w:rsidRDefault="00D04307" w:rsidP="009139A6">
      <w:r>
        <w:separator/>
      </w:r>
    </w:p>
  </w:footnote>
  <w:footnote w:type="continuationSeparator" w:id="0">
    <w:p w14:paraId="3447D384" w14:textId="77777777" w:rsidR="00D04307" w:rsidRDefault="00D043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7C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94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68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30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430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D9A3C"/>
  <w15:chartTrackingRefBased/>
  <w15:docId w15:val="{5757293C-CC4F-4777-A97E-80FEB4769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43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2022-01-17T17:07:00Z</dcterms:created>
  <dcterms:modified xsi:type="dcterms:W3CDTF">2022-01-17T17:07:00Z</dcterms:modified>
</cp:coreProperties>
</file>